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5E0" w:rsidRPr="008978B2" w:rsidRDefault="005365E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365E0" w:rsidRPr="008978B2" w:rsidRDefault="005365E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02.06.2016</w:t>
      </w:r>
    </w:p>
    <w:p w:rsidR="005365E0" w:rsidRPr="008978B2" w:rsidRDefault="005365E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5365E0" w:rsidRPr="008978B2" w:rsidRDefault="005365E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365E0" w:rsidRPr="008978B2" w:rsidRDefault="005365E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365E0" w:rsidRPr="008978B2" w:rsidRDefault="005365E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365E0" w:rsidRDefault="005365E0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365E0" w:rsidRPr="008978B2" w:rsidRDefault="005365E0" w:rsidP="004D7556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4D7556">
        <w:rPr>
          <w:rFonts w:ascii="Comic Sans MS" w:hAnsi="Comic Sans MS" w:cs="Calibri"/>
          <w:sz w:val="20"/>
          <w:szCs w:val="20"/>
        </w:rPr>
        <w:t>Sınıfın Mevsimler panosu yaz mevsimine ait resim ve eşyalarla donatılır.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4D7556">
        <w:rPr>
          <w:rFonts w:ascii="Comic Sans MS" w:hAnsi="Comic Sans MS" w:cs="Calibri"/>
          <w:sz w:val="20"/>
          <w:szCs w:val="20"/>
        </w:rPr>
        <w:t>Çocuklara n</w:t>
      </w:r>
      <w:r w:rsidRPr="004D7556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</w:t>
      </w:r>
      <w:r w:rsidRPr="008978B2">
        <w:rPr>
          <w:rFonts w:ascii="Comic Sans MS" w:hAnsi="Comic Sans MS"/>
          <w:sz w:val="20"/>
          <w:szCs w:val="20"/>
        </w:rPr>
        <w:t xml:space="preserve"> edilir. </w:t>
      </w:r>
      <w:r>
        <w:rPr>
          <w:rFonts w:ascii="Comic Sans MS" w:hAnsi="Comic Sans MS"/>
          <w:sz w:val="20"/>
          <w:szCs w:val="20"/>
        </w:rPr>
        <w:t xml:space="preserve">Yeni hazırlanan merkeze dikkatleri çekilir. </w:t>
      </w:r>
      <w:r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5365E0" w:rsidRPr="008978B2" w:rsidRDefault="005365E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365E0" w:rsidRPr="008978B2" w:rsidRDefault="005365E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365E0" w:rsidRPr="008978B2" w:rsidRDefault="005365E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365E0" w:rsidRPr="008978B2" w:rsidRDefault="005365E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365E0" w:rsidRPr="008978B2" w:rsidRDefault="005365E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365E0" w:rsidRPr="008978B2" w:rsidRDefault="005365E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365E0" w:rsidRPr="008978B2" w:rsidRDefault="005365E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365E0" w:rsidRPr="008978B2" w:rsidRDefault="005365E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YAZ MEVSİMİ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bütünleştirilmiş  Türkçe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5365E0" w:rsidRPr="008978B2" w:rsidRDefault="005365E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365E0" w:rsidRPr="008978B2" w:rsidRDefault="005365E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365E0" w:rsidRPr="008978B2" w:rsidRDefault="005365E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365E0" w:rsidRPr="008978B2" w:rsidRDefault="005365E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365E0" w:rsidRPr="008978B2" w:rsidRDefault="005365E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365E0" w:rsidRPr="008978B2" w:rsidRDefault="005365E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365E0" w:rsidRPr="008978B2" w:rsidRDefault="005365E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365E0" w:rsidRPr="008978B2" w:rsidRDefault="005365E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365E0" w:rsidRPr="008978B2" w:rsidRDefault="005365E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365E0" w:rsidRPr="008978B2" w:rsidRDefault="005365E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365E0" w:rsidRDefault="005365E0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365E0" w:rsidRDefault="005365E0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365E0" w:rsidRPr="009322A4" w:rsidRDefault="005365E0" w:rsidP="009322A4"/>
    <w:p w:rsidR="005365E0" w:rsidRDefault="005365E0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5365E0" w:rsidRPr="004D7556" w:rsidRDefault="005365E0" w:rsidP="001768DA">
      <w:pPr>
        <w:jc w:val="center"/>
        <w:rPr>
          <w:rFonts w:ascii="Comic Sans MS" w:hAnsi="Comic Sans MS"/>
          <w:b/>
          <w:sz w:val="20"/>
          <w:szCs w:val="20"/>
        </w:rPr>
      </w:pPr>
      <w:r w:rsidRPr="004D7556">
        <w:rPr>
          <w:rFonts w:ascii="Comic Sans MS" w:hAnsi="Comic Sans MS"/>
          <w:b/>
          <w:sz w:val="20"/>
          <w:szCs w:val="20"/>
        </w:rPr>
        <w:t>YAZ MEVSİMİ</w:t>
      </w:r>
    </w:p>
    <w:p w:rsidR="005365E0" w:rsidRPr="00436F22" w:rsidRDefault="005365E0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Türkçe  </w:t>
      </w:r>
      <w:r w:rsidRPr="00CB1561">
        <w:rPr>
          <w:rFonts w:ascii="Comic Sans MS" w:hAnsi="Comic Sans MS"/>
          <w:bCs/>
          <w:sz w:val="20"/>
          <w:szCs w:val="20"/>
        </w:rPr>
        <w:t>etkinliği</w:t>
      </w:r>
      <w:r>
        <w:rPr>
          <w:rFonts w:ascii="Comic Sans MS" w:hAnsi="Comic Sans MS"/>
          <w:bCs/>
          <w:sz w:val="20"/>
          <w:szCs w:val="20"/>
        </w:rPr>
        <w:t xml:space="preserve"> (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5365E0" w:rsidRDefault="005365E0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>
        <w:rPr>
          <w:rFonts w:ascii="Comic Sans MS" w:hAnsi="Comic Sans MS"/>
          <w:bCs/>
          <w:sz w:val="20"/>
          <w:szCs w:val="20"/>
        </w:rPr>
        <w:t>48-60</w:t>
      </w:r>
    </w:p>
    <w:p w:rsidR="005365E0" w:rsidRPr="00BB3A48" w:rsidRDefault="005365E0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10.55pt;width:331.5pt;height:242.6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">
            <v:textbox>
              <w:txbxContent>
                <w:p w:rsidR="005365E0" w:rsidRPr="004E0BE8" w:rsidRDefault="005365E0" w:rsidP="004E0BE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E0BE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5365E0" w:rsidRPr="004E0BE8" w:rsidRDefault="005365E0" w:rsidP="004E0BE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E0BE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5365E0" w:rsidRPr="004D7556" w:rsidRDefault="005365E0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5. Nesne ya da varlıkları gözlemler. </w:t>
                  </w:r>
                </w:p>
                <w:p w:rsidR="005365E0" w:rsidRPr="004D7556" w:rsidRDefault="005365E0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>Göstergeleri: Nesne/varlığın adını, rengini, şeklini, büyüklüğünü, uzunluğunu, dokusunu, sesini, kokusunu, yapıldığı malzemeyi, tadını, miktarını ve kullanım amaçlarını söyler.</w:t>
                  </w:r>
                </w:p>
                <w:p w:rsidR="005365E0" w:rsidRPr="004D7556" w:rsidRDefault="005365E0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6. Nesne ya da varlıkları özelliklerine göre eşleştirir. </w:t>
                  </w:r>
                </w:p>
                <w:p w:rsidR="005365E0" w:rsidRPr="004D7556" w:rsidRDefault="005365E0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>Göstergeleri:  Nesne/varlıkları birebir eşleştirir. Nesne/varlıkları rengine, şekline, büyüklüğüne, uzunluğuna, dokusuna, sesine, yapıldığı malzemeye, tadına, kokusuna, miktarına ve kullanım amaçlarına göre ayırt eder, eşleştirir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 Eş nesne/varlıkları gösterir.</w:t>
                  </w:r>
                </w:p>
                <w:p w:rsidR="005365E0" w:rsidRPr="004D7556" w:rsidRDefault="005365E0" w:rsidP="004E0BE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5365E0" w:rsidRPr="004D7556" w:rsidRDefault="005365E0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8. Sağlığı ile ilgili önlemler alır. </w:t>
                  </w:r>
                </w:p>
                <w:p w:rsidR="005365E0" w:rsidRPr="004D7556" w:rsidRDefault="005365E0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Sağlığını korumak için yapması gerekenleri söyler. Sağlığına dikkat etmediğinde ortaya çıkabilecek sonuçları açıklar. Sağlığını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korumak için gerekenleri yapar.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53.65pt;margin-top:10.55pt;width:390.25pt;height:409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">
            <v:textbox>
              <w:txbxContent>
                <w:p w:rsidR="005365E0" w:rsidRDefault="005365E0" w:rsidP="007D7EFA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5365E0" w:rsidRPr="00BF508C" w:rsidRDefault="005365E0" w:rsidP="00BF508C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YAZ MEVSİMİ</w:t>
                  </w:r>
                </w:p>
                <w:p w:rsidR="005365E0" w:rsidRPr="00BF508C" w:rsidRDefault="005365E0" w:rsidP="00BF508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Yaz en sıcak mevsimdir. Bu mevsimde güneş ışıklarından kendimizi korumalıyız, koruyucu kremler kullanmalıyız. Aşırı güneş ışıklarına maruz kalmak bizi hasta edebilir. Bu nedenle kısa sürelerle kalmakta fayda vardır.</w:t>
                  </w:r>
                </w:p>
                <w:p w:rsidR="005365E0" w:rsidRDefault="005365E0" w:rsidP="00BF508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 xml:space="preserve">Yaz mevsiminde ince kumaştan dikilmiş, açık renkli kıyafetler giyilir. Bu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</w:t>
                  </w: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v</w:t>
                  </w: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simde meyveler olgunlaşır, insanlar dinlenmek için tatil yerlerine giderler.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Denize girerler. Çocuklarda çok sevdikleri dondurma ve soğuk limonataları daha çok tüketir.</w:t>
                  </w:r>
                </w:p>
                <w:p w:rsidR="005365E0" w:rsidRDefault="005365E0" w:rsidP="00BF508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Ülkemizde de pek çok güzel tatil yerleri bulunmaktadır. </w:t>
                  </w:r>
                </w:p>
                <w:p w:rsidR="005365E0" w:rsidRDefault="005365E0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Yaz mevsimşnde hangi meyveler çok bulunur? (kiraz incir kavun karpuz vs)</w:t>
                  </w:r>
                </w:p>
                <w:p w:rsidR="005365E0" w:rsidRPr="006C15AC" w:rsidRDefault="005365E0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YAZ</w:t>
                  </w:r>
                </w:p>
                <w:p w:rsidR="005365E0" w:rsidRPr="006C15AC" w:rsidRDefault="005365E0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Dünyamızı yemyeşil,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Şimdi yaz mevsimini,</w:t>
                  </w:r>
                </w:p>
                <w:p w:rsidR="005365E0" w:rsidRPr="006C15AC" w:rsidRDefault="005365E0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Süsleyip, geçti bahar.</w:t>
                  </w:r>
                  <w:r w:rsidRPr="006C15AC">
                    <w:t xml:space="preserve"> </w:t>
                  </w:r>
                  <w:r>
                    <w:t xml:space="preserve">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Selamlıyor doğamız.</w:t>
                  </w:r>
                </w:p>
                <w:p w:rsidR="005365E0" w:rsidRPr="006C15AC" w:rsidRDefault="005365E0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Çiçekle, meyve oldu,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r w:rsidRPr="006C15AC">
                    <w:t xml:space="preserve">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Güzel tatil ayları,</w:t>
                  </w:r>
                </w:p>
                <w:p w:rsidR="005365E0" w:rsidRPr="006C15AC" w:rsidRDefault="005365E0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Daldaki tomurcuklar.</w:t>
                  </w:r>
                  <w:r w:rsidRPr="006C15AC">
                    <w:t xml:space="preserve"> </w:t>
                  </w:r>
                  <w:r>
                    <w:t xml:space="preserve"> 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Geçirmektir duamız.</w:t>
                  </w:r>
                </w:p>
                <w:p w:rsidR="005365E0" w:rsidRPr="006C15AC" w:rsidRDefault="005365E0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5365E0" w:rsidRPr="006C15AC" w:rsidRDefault="005365E0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Bahçelerde, kırlarda,</w:t>
                  </w:r>
                  <w:r w:rsidRPr="006C15AC">
                    <w:t xml:space="preserve"> </w:t>
                  </w:r>
                  <w:r>
                    <w:t xml:space="preserve">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Ancak okulumuzdan</w:t>
                  </w:r>
                </w:p>
                <w:p w:rsidR="005365E0" w:rsidRPr="006C15AC" w:rsidRDefault="005365E0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Gezelim, eğlenelim.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r w:rsidRPr="006C15AC">
                    <w:t xml:space="preserve">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Ayrılık zor olacak.</w:t>
                  </w:r>
                </w:p>
                <w:p w:rsidR="005365E0" w:rsidRPr="006C15AC" w:rsidRDefault="005365E0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Yazın neşeli, güzel,</w:t>
                  </w:r>
                  <w:r w:rsidRPr="006C15AC">
                    <w:t xml:space="preserve"> </w:t>
                  </w:r>
                  <w:r>
                    <w:t xml:space="preserve">      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Gözlerimiz o mutlu</w:t>
                  </w:r>
                </w:p>
                <w:p w:rsidR="005365E0" w:rsidRPr="006C15AC" w:rsidRDefault="005365E0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Bir tatil geçirelim.</w:t>
                  </w:r>
                  <w:r w:rsidRPr="006C15AC">
                    <w:t xml:space="preserve"> </w:t>
                  </w:r>
                  <w:r>
                    <w:t xml:space="preserve">      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Günleri arayacak.</w:t>
                  </w:r>
                </w:p>
                <w:p w:rsidR="005365E0" w:rsidRDefault="005365E0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5365E0" w:rsidRPr="006C15AC" w:rsidRDefault="005365E0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ve yaz mevsimiyle ilgili yönerge sayfaları yapılır</w:t>
                  </w:r>
                </w:p>
              </w:txbxContent>
            </v:textbox>
          </v:shape>
        </w:pict>
      </w: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4" o:spid="_x0000_s1028" type="#_x0000_t202" style="position:absolute;left:0;text-align:left;margin-left:-5.5pt;margin-top:7.8pt;width:331.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">
            <v:textbox>
              <w:txbxContent>
                <w:p w:rsidR="005365E0" w:rsidRPr="00436F22" w:rsidRDefault="005365E0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5365E0" w:rsidRPr="00436F22" w:rsidRDefault="005365E0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Yaz mevsimine ait resimler</w:t>
                  </w:r>
                </w:p>
                <w:p w:rsidR="005365E0" w:rsidRDefault="005365E0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5365E0" w:rsidRPr="00890E89" w:rsidRDefault="005365E0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Yaz mevsimi ince kumaşlı kıyafetler yaz meyveleri</w:t>
                  </w:r>
                </w:p>
                <w:p w:rsidR="005365E0" w:rsidRDefault="005365E0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5365E0" w:rsidRPr="009B2D3F" w:rsidRDefault="005365E0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  <w:p w:rsidR="005365E0" w:rsidRPr="00436F22" w:rsidRDefault="005365E0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5365E0" w:rsidRPr="00BB3A48" w:rsidRDefault="005365E0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7" o:spid="_x0000_s1029" type="#_x0000_t202" style="position:absolute;left:0;text-align:left;margin-left:-16.5pt;margin-top:-27pt;width:346.5pt;height:5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y91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">
            <v:textbox>
              <w:txbxContent>
                <w:p w:rsidR="005365E0" w:rsidRDefault="005365E0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0" type="#_x0000_t202" style="position:absolute;left:0;text-align:left;margin-left:357.5pt;margin-top:-27pt;width:379.5pt;height:50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">
            <v:textbox>
              <w:txbxContent>
                <w:p w:rsidR="005365E0" w:rsidRPr="007706DB" w:rsidRDefault="005365E0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5365E0" w:rsidRDefault="005365E0"/>
    <w:p w:rsidR="005365E0" w:rsidRDefault="005365E0"/>
    <w:p w:rsidR="005365E0" w:rsidRDefault="005365E0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5365E0" w:rsidRPr="004E0BE8" w:rsidRDefault="005365E0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mevsiminin özellikleri nelerdir?</w:t>
      </w:r>
    </w:p>
    <w:p w:rsidR="005365E0" w:rsidRPr="004E0BE8" w:rsidRDefault="005365E0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mevsiminde neler giyiniriz?</w:t>
      </w:r>
    </w:p>
    <w:p w:rsidR="005365E0" w:rsidRPr="004E0BE8" w:rsidRDefault="005365E0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meyveleri nelerdir?</w:t>
      </w:r>
    </w:p>
    <w:p w:rsidR="005365E0" w:rsidRPr="004E0BE8" w:rsidRDefault="005365E0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sebzeleri nelerdir?</w:t>
      </w:r>
    </w:p>
    <w:p w:rsidR="005365E0" w:rsidRPr="004E0BE8" w:rsidRDefault="005365E0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mevsiminde en çok ne yapmayı seversiniz?</w:t>
      </w:r>
      <w:bookmarkStart w:id="0" w:name="_GoBack"/>
      <w:bookmarkEnd w:id="0"/>
    </w:p>
    <w:sectPr w:rsidR="005365E0" w:rsidRPr="004E0BE8" w:rsidSect="00BF508C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5E0" w:rsidRDefault="005365E0" w:rsidP="00806A98">
      <w:pPr>
        <w:spacing w:after="0" w:line="240" w:lineRule="auto"/>
      </w:pPr>
      <w:r>
        <w:separator/>
      </w:r>
    </w:p>
  </w:endnote>
  <w:endnote w:type="continuationSeparator" w:id="0">
    <w:p w:rsidR="005365E0" w:rsidRDefault="005365E0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5E0" w:rsidRDefault="005365E0">
    <w:pPr>
      <w:pStyle w:val="Footer"/>
    </w:pPr>
  </w:p>
  <w:p w:rsidR="005365E0" w:rsidRDefault="005365E0">
    <w:pPr>
      <w:pStyle w:val="Footer"/>
    </w:pPr>
  </w:p>
  <w:p w:rsidR="005365E0" w:rsidRDefault="005365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5E0" w:rsidRDefault="005365E0" w:rsidP="00806A98">
      <w:pPr>
        <w:spacing w:after="0" w:line="240" w:lineRule="auto"/>
      </w:pPr>
      <w:r>
        <w:separator/>
      </w:r>
    </w:p>
  </w:footnote>
  <w:footnote w:type="continuationSeparator" w:id="0">
    <w:p w:rsidR="005365E0" w:rsidRDefault="005365E0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4443"/>
    <w:rsid w:val="000867DE"/>
    <w:rsid w:val="000D74E2"/>
    <w:rsid w:val="000F3618"/>
    <w:rsid w:val="000F3B1A"/>
    <w:rsid w:val="00112A72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3321A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D7556"/>
    <w:rsid w:val="004E0BE8"/>
    <w:rsid w:val="004E21F3"/>
    <w:rsid w:val="004F21E0"/>
    <w:rsid w:val="004F353B"/>
    <w:rsid w:val="00504F68"/>
    <w:rsid w:val="00521BB8"/>
    <w:rsid w:val="0052281B"/>
    <w:rsid w:val="00527203"/>
    <w:rsid w:val="005364CF"/>
    <w:rsid w:val="005365E0"/>
    <w:rsid w:val="0054688B"/>
    <w:rsid w:val="00577EBE"/>
    <w:rsid w:val="0059067C"/>
    <w:rsid w:val="005B492E"/>
    <w:rsid w:val="005C3EC7"/>
    <w:rsid w:val="005C5442"/>
    <w:rsid w:val="005D35FA"/>
    <w:rsid w:val="00606432"/>
    <w:rsid w:val="00606435"/>
    <w:rsid w:val="00622D1A"/>
    <w:rsid w:val="0064489B"/>
    <w:rsid w:val="006836CC"/>
    <w:rsid w:val="006C15AC"/>
    <w:rsid w:val="006D28C4"/>
    <w:rsid w:val="006D6401"/>
    <w:rsid w:val="006D6FD2"/>
    <w:rsid w:val="00705541"/>
    <w:rsid w:val="0072462E"/>
    <w:rsid w:val="00764F63"/>
    <w:rsid w:val="007706DB"/>
    <w:rsid w:val="00774F9B"/>
    <w:rsid w:val="007D7EFA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42E94"/>
    <w:rsid w:val="00954DBC"/>
    <w:rsid w:val="00962965"/>
    <w:rsid w:val="00973CDA"/>
    <w:rsid w:val="009A20AC"/>
    <w:rsid w:val="009A586A"/>
    <w:rsid w:val="009B2D3F"/>
    <w:rsid w:val="009C2A7A"/>
    <w:rsid w:val="009F3E82"/>
    <w:rsid w:val="00A0112F"/>
    <w:rsid w:val="00A10CBE"/>
    <w:rsid w:val="00A137A6"/>
    <w:rsid w:val="00A155B2"/>
    <w:rsid w:val="00A16277"/>
    <w:rsid w:val="00A2029B"/>
    <w:rsid w:val="00A52598"/>
    <w:rsid w:val="00A62724"/>
    <w:rsid w:val="00A70267"/>
    <w:rsid w:val="00A85CB0"/>
    <w:rsid w:val="00A93841"/>
    <w:rsid w:val="00AC668E"/>
    <w:rsid w:val="00AD00DF"/>
    <w:rsid w:val="00AD188D"/>
    <w:rsid w:val="00AE40F7"/>
    <w:rsid w:val="00AE4AC3"/>
    <w:rsid w:val="00AE611F"/>
    <w:rsid w:val="00B131D1"/>
    <w:rsid w:val="00B242B0"/>
    <w:rsid w:val="00B318D4"/>
    <w:rsid w:val="00B64698"/>
    <w:rsid w:val="00B67CE3"/>
    <w:rsid w:val="00BA482B"/>
    <w:rsid w:val="00BB3A48"/>
    <w:rsid w:val="00BC4042"/>
    <w:rsid w:val="00BC6104"/>
    <w:rsid w:val="00BE067A"/>
    <w:rsid w:val="00BF508C"/>
    <w:rsid w:val="00C00397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B1561"/>
    <w:rsid w:val="00CC216B"/>
    <w:rsid w:val="00CE11E7"/>
    <w:rsid w:val="00CE6E6F"/>
    <w:rsid w:val="00D94A26"/>
    <w:rsid w:val="00DE524A"/>
    <w:rsid w:val="00E1402F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0CFF"/>
    <w:rsid w:val="00EE47F4"/>
    <w:rsid w:val="00EF1A06"/>
    <w:rsid w:val="00F06762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97A1F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E8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8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171</Words>
  <Characters>980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6</cp:revision>
  <dcterms:created xsi:type="dcterms:W3CDTF">2015-07-19T16:45:00Z</dcterms:created>
  <dcterms:modified xsi:type="dcterms:W3CDTF">2015-09-06T21:18:00Z</dcterms:modified>
</cp:coreProperties>
</file>